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5294C" w14:textId="77777777" w:rsidR="00FE7359" w:rsidRDefault="00FE7359" w:rsidP="00FE7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RYCARD</w:t>
      </w:r>
      <w:r>
        <w:rPr>
          <w:rFonts w:ascii="Times New Roman" w:hAnsi="Times New Roman" w:cs="Times New Roman"/>
        </w:rPr>
        <w:t xml:space="preserve">       (fl.1484)</w:t>
      </w:r>
    </w:p>
    <w:p w14:paraId="6F5E15C8" w14:textId="77777777" w:rsidR="00FE7359" w:rsidRDefault="00FE7359" w:rsidP="00FE7359">
      <w:pPr>
        <w:rPr>
          <w:rFonts w:ascii="Times New Roman" w:hAnsi="Times New Roman" w:cs="Times New Roman"/>
        </w:rPr>
      </w:pPr>
    </w:p>
    <w:p w14:paraId="07769D4F" w14:textId="77777777" w:rsidR="00FE7359" w:rsidRDefault="00FE7359" w:rsidP="00FE7359">
      <w:pPr>
        <w:rPr>
          <w:rFonts w:ascii="Times New Roman" w:hAnsi="Times New Roman" w:cs="Times New Roman"/>
        </w:rPr>
      </w:pPr>
    </w:p>
    <w:p w14:paraId="5760E15C" w14:textId="77777777" w:rsidR="00AD4352" w:rsidRDefault="00AD4352" w:rsidP="00AD4352">
      <w:pPr>
        <w:pStyle w:val="NoSpacing"/>
      </w:pPr>
      <w:r>
        <w:tab/>
        <w:t>1483</w:t>
      </w:r>
      <w:r>
        <w:tab/>
        <w:t>He made a plaint of debt against John Whateman of Ticehurst, Sussex(q.v.).</w:t>
      </w:r>
    </w:p>
    <w:p w14:paraId="5624A87F" w14:textId="26962A5E" w:rsidR="00AD4352" w:rsidRDefault="00AD4352" w:rsidP="00AD4352">
      <w:pPr>
        <w:pStyle w:val="NoSpacing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6C7D98B8" w14:textId="77777777" w:rsidR="00FE7359" w:rsidRDefault="00FE7359" w:rsidP="00FE7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Jakeson(q.v.) and John Coppyng(q.v.),</w:t>
      </w:r>
    </w:p>
    <w:p w14:paraId="2958AD73" w14:textId="77777777" w:rsidR="00FE7359" w:rsidRDefault="00FE7359" w:rsidP="00FE7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both of Lamberhurst, Sussex.</w:t>
      </w:r>
    </w:p>
    <w:p w14:paraId="4A02F01D" w14:textId="77777777" w:rsidR="00FE7359" w:rsidRDefault="00FE7359" w:rsidP="00FE7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DC2727B" w14:textId="77777777" w:rsidR="00FE7359" w:rsidRDefault="00FE7359" w:rsidP="00FE7359">
      <w:pPr>
        <w:rPr>
          <w:rFonts w:ascii="Times New Roman" w:hAnsi="Times New Roman" w:cs="Times New Roman"/>
        </w:rPr>
      </w:pPr>
    </w:p>
    <w:p w14:paraId="57AED2BE" w14:textId="77777777" w:rsidR="00FE7359" w:rsidRDefault="00FE7359" w:rsidP="00FE7359">
      <w:pPr>
        <w:rPr>
          <w:rFonts w:ascii="Times New Roman" w:hAnsi="Times New Roman" w:cs="Times New Roman"/>
        </w:rPr>
      </w:pPr>
    </w:p>
    <w:p w14:paraId="68D798D0" w14:textId="77777777" w:rsidR="00FE7359" w:rsidRDefault="00FE7359" w:rsidP="00FE7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6EF4AFE5" w14:textId="16A3F413" w:rsidR="00AD4352" w:rsidRDefault="00AD4352" w:rsidP="00FE7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January 2025</w:t>
      </w:r>
    </w:p>
    <w:p w14:paraId="6604EC0E" w14:textId="77777777" w:rsidR="00AD4352" w:rsidRPr="00E71FC3" w:rsidRDefault="00AD4352" w:rsidP="00E71FC3">
      <w:pPr>
        <w:pStyle w:val="NoSpacing"/>
      </w:pPr>
    </w:p>
    <w:sectPr w:rsidR="006B2F86" w:rsidRPr="00E71FC3" w:rsidSect="00FE7359">
      <w:footerReference w:type="default" r:id="rId8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DB445" w14:textId="77777777" w:rsidR="00FE7359" w:rsidRDefault="00FE7359" w:rsidP="00E71FC3">
      <w:r>
        <w:separator/>
      </w:r>
    </w:p>
  </w:endnote>
  <w:endnote w:type="continuationSeparator" w:id="0">
    <w:p w14:paraId="02EE4544" w14:textId="77777777" w:rsidR="00FE7359" w:rsidRDefault="00FE73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84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0D1B1" w14:textId="77777777" w:rsidR="00FE7359" w:rsidRDefault="00FE7359" w:rsidP="00E71FC3">
      <w:r>
        <w:separator/>
      </w:r>
    </w:p>
  </w:footnote>
  <w:footnote w:type="continuationSeparator" w:id="0">
    <w:p w14:paraId="37D5CB39" w14:textId="77777777" w:rsidR="00FE7359" w:rsidRDefault="00FE73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359"/>
    <w:rsid w:val="001A7C09"/>
    <w:rsid w:val="00577BD5"/>
    <w:rsid w:val="00656CBA"/>
    <w:rsid w:val="006A1F77"/>
    <w:rsid w:val="00733BE7"/>
    <w:rsid w:val="00AB52E8"/>
    <w:rsid w:val="00AD4352"/>
    <w:rsid w:val="00B16D3F"/>
    <w:rsid w:val="00BB41AC"/>
    <w:rsid w:val="00E63F20"/>
    <w:rsid w:val="00E71FC3"/>
    <w:rsid w:val="00EF4813"/>
    <w:rsid w:val="00FE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41058"/>
  <w15:chartTrackingRefBased/>
  <w15:docId w15:val="{72EE0B18-99A6-439F-956C-52F74DDEF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35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E73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2018-12-09T20:51:00Z</dcterms:created>
  <dcterms:modified xsi:type="dcterms:W3CDTF">2025-01-10T07:38:00Z</dcterms:modified>
</cp:coreProperties>
</file>